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DC35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87AE487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D9DCA4F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001</w:t>
      </w:r>
    </w:p>
    <w:p w14:paraId="59672C8A">
      <w:pPr>
        <w:rPr>
          <w:rFonts w:ascii="宋体" w:hAnsi="宋体" w:cs="宋体"/>
          <w:b/>
          <w:bCs/>
          <w:szCs w:val="21"/>
        </w:rPr>
      </w:pPr>
    </w:p>
    <w:p w14:paraId="20DF4507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3067F270">
      <w:pPr>
        <w:rPr>
          <w:rFonts w:ascii="宋体" w:hAnsi="宋体"/>
          <w:b/>
          <w:szCs w:val="21"/>
        </w:rPr>
      </w:pPr>
    </w:p>
    <w:p w14:paraId="1ECC84D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（1）本题分值：80分</w:t>
      </w:r>
    </w:p>
    <w:p w14:paraId="270FD60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（2）考核时间：150分钟</w:t>
      </w:r>
    </w:p>
    <w:p w14:paraId="2592F32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11862D5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6386B2E7">
      <w:pPr>
        <w:ind w:firstLine="420" w:firstLineChars="200"/>
        <w:rPr>
          <w:rFonts w:ascii="宋体" w:hAnsi="宋体"/>
        </w:rPr>
      </w:pPr>
    </w:p>
    <w:p w14:paraId="418A469F">
      <w:pPr>
        <w:ind w:firstLine="420" w:firstLineChars="200"/>
        <w:rPr>
          <w:rFonts w:ascii="宋体" w:hAnsi="宋体"/>
        </w:rPr>
      </w:pPr>
    </w:p>
    <w:p w14:paraId="70C42184">
      <w:pPr>
        <w:ind w:firstLine="420" w:firstLineChars="200"/>
        <w:rPr>
          <w:rFonts w:ascii="宋体" w:hAnsi="宋体"/>
        </w:rPr>
      </w:pPr>
    </w:p>
    <w:p w14:paraId="49CF983A">
      <w:pPr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3C0FB57F">
      <w:pPr>
        <w:rPr>
          <w:rFonts w:ascii="宋体" w:hAnsi="宋体"/>
          <w:b/>
          <w:szCs w:val="21"/>
        </w:rPr>
      </w:pPr>
    </w:p>
    <w:p w14:paraId="41B2AD7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（1）本题分值：20分</w:t>
      </w:r>
    </w:p>
    <w:p w14:paraId="7EB5906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（2）考核时间：30分钟</w:t>
      </w:r>
    </w:p>
    <w:p w14:paraId="1670FDD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（3）考核形式：答辩</w:t>
      </w:r>
    </w:p>
    <w:p w14:paraId="07C796F3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（4）工具及其他准备：无。</w:t>
      </w:r>
    </w:p>
    <w:p w14:paraId="0EF69A55">
      <w:pPr>
        <w:ind w:left="420" w:leftChars="200"/>
        <w:rPr>
          <w:rFonts w:ascii="宋体" w:hAnsi="宋体"/>
        </w:rPr>
      </w:pPr>
    </w:p>
    <w:p w14:paraId="258B6F3F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98D12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8F630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OTY4YjcxNTQwOGI0MTVkYzBjMGY5NDdhOTE3MDcifQ=="/>
  </w:docVars>
  <w:rsids>
    <w:rsidRoot w:val="00C60FAE"/>
    <w:rsid w:val="000332D6"/>
    <w:rsid w:val="00034DA8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3F6C3D"/>
    <w:rsid w:val="00400E7E"/>
    <w:rsid w:val="00414699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873B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0F9237BF"/>
    <w:rsid w:val="11383ACD"/>
    <w:rsid w:val="19CD2688"/>
    <w:rsid w:val="1B6842D3"/>
    <w:rsid w:val="21B96CD7"/>
    <w:rsid w:val="282C01F7"/>
    <w:rsid w:val="297804DF"/>
    <w:rsid w:val="2B4E5917"/>
    <w:rsid w:val="2D3C46B7"/>
    <w:rsid w:val="2DA30D63"/>
    <w:rsid w:val="2F4817FA"/>
    <w:rsid w:val="384B4764"/>
    <w:rsid w:val="3A505A6B"/>
    <w:rsid w:val="3B2353B2"/>
    <w:rsid w:val="48004FF2"/>
    <w:rsid w:val="481161CC"/>
    <w:rsid w:val="4B3C11A8"/>
    <w:rsid w:val="53BB380B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206</Words>
  <Characters>213</Characters>
  <Lines>1</Lines>
  <Paragraphs>1</Paragraphs>
  <TotalTime>3</TotalTime>
  <ScaleCrop>false</ScaleCrop>
  <LinksUpToDate>false</LinksUpToDate>
  <CharactersWithSpaces>213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2025-12-01T07:11:10Z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