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9578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1E801018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1F61CB8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准备通知单（考场）002</w:t>
      </w:r>
    </w:p>
    <w:p w14:paraId="49B89AEE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424F09FF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6D3F5519">
      <w:pPr>
        <w:ind w:firstLine="420" w:firstLineChars="200"/>
        <w:rPr>
          <w:rFonts w:ascii="宋体" w:hAnsi="宋体"/>
        </w:rPr>
      </w:pPr>
    </w:p>
    <w:p w14:paraId="31B09BA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①本题分值：80 分</w:t>
      </w:r>
    </w:p>
    <w:p w14:paraId="5F4FAA4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②考核时间：150 min</w:t>
      </w:r>
    </w:p>
    <w:p w14:paraId="0E4485D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75CF625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④实操工具及设备设施准备：</w:t>
      </w:r>
    </w:p>
    <w:p w14:paraId="2FFCB09F">
      <w:pPr>
        <w:ind w:firstLine="420" w:firstLineChars="200"/>
        <w:rPr>
          <w:rFonts w:ascii="宋体" w:hAnsi="宋体"/>
        </w:rPr>
      </w:pPr>
    </w:p>
    <w:tbl>
      <w:tblPr>
        <w:tblStyle w:val="6"/>
        <w:tblW w:w="77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695"/>
        <w:gridCol w:w="1335"/>
        <w:gridCol w:w="795"/>
        <w:gridCol w:w="810"/>
        <w:gridCol w:w="1425"/>
      </w:tblGrid>
      <w:tr w14:paraId="30357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C1097E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3A0787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E398D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0E6D04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1D0DF5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514617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59EB3AA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2D9DE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B3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07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个人防护用品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1D9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D73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48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48E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DCA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BAA54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4E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1B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1EB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反光衣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2F70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C53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CB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0690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D8A6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79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C6B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7D63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C7F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08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57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D08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9190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D2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F7D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考场建设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6CD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龙门吊车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F73D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高度约6米，起重能力约5吨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C8D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B6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57E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需配备持有起重设备上岗证的司机</w:t>
            </w:r>
          </w:p>
        </w:tc>
      </w:tr>
      <w:tr w14:paraId="5D398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D4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0E6F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96B7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钢丝绳及吊具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B1D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C62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15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C078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每次考试使用前需对钢丝绳及挂钩进行质量检验</w:t>
            </w:r>
          </w:p>
        </w:tc>
      </w:tr>
      <w:tr w14:paraId="72215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A69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617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FB57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叠合板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0D59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DFEE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7EA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A79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20A1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04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BDB8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1157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现浇层预制钢筋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093A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C39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569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EE0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EAEA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BDF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1F7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DC77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竖向顶撑及配件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A919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F90B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F8D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A8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6D4B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76E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D86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通讯指挥工具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FF8B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对讲机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533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88B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DE4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9AE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4352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DF4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65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D8E5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哨子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98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8D8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CCF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E34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8EF8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72C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58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测量相关工具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08FD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卷尺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A877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AC2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42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A0B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FDBB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85C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4B0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A254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激光水平仪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58C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91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43E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DF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0269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D24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EC1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4C89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粉笔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F1C8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5FC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1E5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2C39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70E2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52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2AF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A51F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651A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782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FCA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0F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12F0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AFEF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46F6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266D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不同厚度垫片若干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FDDD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F0A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58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02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ADC3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93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ED01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安装相关工具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1743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4FEE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E83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AA0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46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4664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888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8062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2AEC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镜子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4FF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2E0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532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DFAA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7EE9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D60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89503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75B39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撬棍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373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8B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9193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86A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DF68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A3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C935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8400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扳手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C3A8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66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EA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D0C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92E8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E58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CC30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6AD5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扎丝勾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44CC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333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5B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92BB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C59E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CB7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69A93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E595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钳子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5F95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BEB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8C0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9B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7996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5F6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B7A1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37F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剪管刀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ED09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552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24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3ABF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7457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03C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6045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F8A3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弯管器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7EC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E41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06D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DC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A3D2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915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1E790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5C9E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螺丝刀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04E6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C6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015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CD2B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3F1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C30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A075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耗材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94629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线管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588C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49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34B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5B0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1864A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695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73AA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1D82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胶黏剂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D64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35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AA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1C7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0CF6F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CD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0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27B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83A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铁丝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EEF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32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06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DD1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58B3E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561F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0BF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39DE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锁母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E8AD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0B8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2B0F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ACF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</w:tbl>
    <w:p w14:paraId="08039140">
      <w:pPr>
        <w:pStyle w:val="2"/>
      </w:pPr>
    </w:p>
    <w:p w14:paraId="0BE80990">
      <w:pPr>
        <w:snapToGrid w:val="0"/>
        <w:spacing w:line="360" w:lineRule="auto"/>
        <w:rPr>
          <w:rFonts w:ascii="宋体" w:hAnsi="宋体"/>
          <w:b/>
        </w:rPr>
      </w:pPr>
    </w:p>
    <w:p w14:paraId="5FC38D76">
      <w:pPr>
        <w:pStyle w:val="2"/>
        <w:rPr>
          <w:rFonts w:hAnsi="宋体"/>
          <w:b/>
        </w:rPr>
      </w:pPr>
    </w:p>
    <w:p w14:paraId="6C16D1E3">
      <w:pPr>
        <w:pStyle w:val="2"/>
        <w:rPr>
          <w:rFonts w:hAnsi="宋体"/>
          <w:b/>
        </w:rPr>
      </w:pPr>
    </w:p>
    <w:p w14:paraId="427EF27E">
      <w:pPr>
        <w:pStyle w:val="2"/>
        <w:rPr>
          <w:rFonts w:hAnsi="宋体"/>
          <w:b/>
        </w:rPr>
      </w:pPr>
    </w:p>
    <w:p w14:paraId="1B299D86">
      <w:pPr>
        <w:pStyle w:val="2"/>
        <w:rPr>
          <w:rFonts w:hAnsi="宋体"/>
          <w:b/>
        </w:rPr>
      </w:pPr>
    </w:p>
    <w:p w14:paraId="043AD1F5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5F9549C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 分</w:t>
      </w:r>
    </w:p>
    <w:p w14:paraId="7D3BD30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②考核时间：30 min</w:t>
      </w:r>
    </w:p>
    <w:p w14:paraId="7B1B597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③考核形式：答辩</w:t>
      </w:r>
    </w:p>
    <w:p w14:paraId="6343B40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④场地准备：桌子、椅子、纸、笔</w:t>
      </w:r>
    </w:p>
    <w:p w14:paraId="375F0268">
      <w:pPr>
        <w:ind w:firstLine="420" w:firstLineChars="200"/>
        <w:rPr>
          <w:rFonts w:ascii="宋体" w:hAnsi="宋体"/>
        </w:rPr>
      </w:pPr>
    </w:p>
    <w:p w14:paraId="52EC25A6"/>
    <w:p w14:paraId="486D314A"/>
    <w:p w14:paraId="2008B183"/>
    <w:p w14:paraId="088EA8F6"/>
    <w:p w14:paraId="63F4ABF3"/>
    <w:p w14:paraId="3C75672A"/>
    <w:p w14:paraId="7F038095"/>
    <w:p w14:paraId="4468DB86"/>
    <w:p w14:paraId="05BA8637"/>
    <w:p w14:paraId="5FBB99FC"/>
    <w:p w14:paraId="3B0F469E"/>
    <w:p w14:paraId="5414EEB8"/>
    <w:p w14:paraId="4216E215"/>
    <w:p w14:paraId="02EC2649"/>
    <w:p w14:paraId="38856C27"/>
    <w:p w14:paraId="7192DF65"/>
    <w:p w14:paraId="2A91249F">
      <w:pPr>
        <w:pStyle w:val="2"/>
      </w:pPr>
    </w:p>
    <w:p w14:paraId="1D36B637">
      <w:pPr>
        <w:pStyle w:val="2"/>
      </w:pPr>
    </w:p>
    <w:p w14:paraId="56F91646">
      <w:pPr>
        <w:pStyle w:val="2"/>
      </w:pPr>
    </w:p>
    <w:p w14:paraId="2CD8616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F53A9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8A64E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46BF9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B5FA2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22D68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11383ACD"/>
    <w:rsid w:val="19CD2688"/>
    <w:rsid w:val="1B6842D3"/>
    <w:rsid w:val="21B96CD7"/>
    <w:rsid w:val="282C01F7"/>
    <w:rsid w:val="28410F8A"/>
    <w:rsid w:val="297804DF"/>
    <w:rsid w:val="2B4E5917"/>
    <w:rsid w:val="2D3C46B7"/>
    <w:rsid w:val="2DA30D63"/>
    <w:rsid w:val="31AB2ABF"/>
    <w:rsid w:val="37770909"/>
    <w:rsid w:val="384B4764"/>
    <w:rsid w:val="3A505A6B"/>
    <w:rsid w:val="3B2353B2"/>
    <w:rsid w:val="48004FF2"/>
    <w:rsid w:val="481161CC"/>
    <w:rsid w:val="4B3C11A8"/>
    <w:rsid w:val="4E8A7BE2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2</Pages>
  <Words>485</Words>
  <Characters>518</Characters>
  <Lines>5</Lines>
  <Paragraphs>1</Paragraphs>
  <TotalTime>1</TotalTime>
  <ScaleCrop>false</ScaleCrop>
  <LinksUpToDate>false</LinksUpToDate>
  <CharactersWithSpaces>522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2025-12-01T07:11:26Z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