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E0C33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466A0BF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0319D4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004</w:t>
      </w:r>
    </w:p>
    <w:p w14:paraId="7A6B5C38">
      <w:pPr>
        <w:rPr>
          <w:rFonts w:ascii="宋体" w:hAnsi="宋体" w:cs="宋体"/>
          <w:b/>
          <w:bCs/>
          <w:szCs w:val="21"/>
        </w:rPr>
      </w:pPr>
    </w:p>
    <w:p w14:paraId="23D6BDF5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00421A01">
      <w:pPr>
        <w:rPr>
          <w:rFonts w:ascii="宋体" w:hAnsi="宋体"/>
          <w:b/>
          <w:szCs w:val="21"/>
        </w:rPr>
      </w:pPr>
    </w:p>
    <w:p w14:paraId="02EC3C1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（1）本题分值：80分</w:t>
      </w:r>
    </w:p>
    <w:p w14:paraId="3BCAA3F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（2）考核时间：150分钟</w:t>
      </w:r>
    </w:p>
    <w:p w14:paraId="6800050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63CD585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57C42042">
      <w:pPr>
        <w:ind w:firstLine="420" w:firstLineChars="200"/>
        <w:rPr>
          <w:rFonts w:ascii="宋体" w:hAnsi="宋体"/>
        </w:rPr>
      </w:pPr>
    </w:p>
    <w:p w14:paraId="1A166576">
      <w:pPr>
        <w:ind w:firstLine="420" w:firstLineChars="200"/>
        <w:rPr>
          <w:rFonts w:ascii="宋体" w:hAnsi="宋体"/>
        </w:rPr>
      </w:pPr>
    </w:p>
    <w:p w14:paraId="683F1F67">
      <w:pPr>
        <w:ind w:firstLine="420" w:firstLineChars="200"/>
        <w:rPr>
          <w:rFonts w:ascii="宋体" w:hAnsi="宋体"/>
        </w:rPr>
      </w:pPr>
    </w:p>
    <w:p w14:paraId="41934D5D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4B0BCCF7">
      <w:pPr>
        <w:rPr>
          <w:rFonts w:ascii="宋体" w:hAnsi="宋体"/>
          <w:b/>
          <w:szCs w:val="21"/>
        </w:rPr>
      </w:pPr>
    </w:p>
    <w:p w14:paraId="1EC2F3F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（1）本题分值：20分</w:t>
      </w:r>
    </w:p>
    <w:p w14:paraId="3815916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（2）考核时间：30分钟</w:t>
      </w:r>
    </w:p>
    <w:p w14:paraId="2E7844B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（3）考核形式：答辩</w:t>
      </w:r>
    </w:p>
    <w:p w14:paraId="56F0AC3E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（4）工具及其他准备：无。</w:t>
      </w:r>
    </w:p>
    <w:p w14:paraId="6A0CB437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49BF3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58411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YzY3NmQyOTczMTk4MzM4YTkzZjkyNDhhMTY3YWU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3E50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B4292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25F06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366E15"/>
    <w:rsid w:val="07E41F64"/>
    <w:rsid w:val="11383ACD"/>
    <w:rsid w:val="157F1716"/>
    <w:rsid w:val="19CD2688"/>
    <w:rsid w:val="1B6842D3"/>
    <w:rsid w:val="21B96CD7"/>
    <w:rsid w:val="282C01F7"/>
    <w:rsid w:val="297804DF"/>
    <w:rsid w:val="2B4E5917"/>
    <w:rsid w:val="2D3C46B7"/>
    <w:rsid w:val="2DA30D63"/>
    <w:rsid w:val="2FD45D66"/>
    <w:rsid w:val="384B4764"/>
    <w:rsid w:val="3A505A6B"/>
    <w:rsid w:val="3B2353B2"/>
    <w:rsid w:val="40E463B8"/>
    <w:rsid w:val="48004FF2"/>
    <w:rsid w:val="481161CC"/>
    <w:rsid w:val="4B3C11A8"/>
    <w:rsid w:val="53BB380B"/>
    <w:rsid w:val="5BD5297A"/>
    <w:rsid w:val="5C2067C7"/>
    <w:rsid w:val="663B104E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208</Words>
  <Characters>215</Characters>
  <Lines>1</Lines>
  <Paragraphs>1</Paragraphs>
  <TotalTime>1</TotalTime>
  <ScaleCrop>false</ScaleCrop>
  <LinksUpToDate>false</LinksUpToDate>
  <CharactersWithSpaces>215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2025-12-01T07:12:27Z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