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3F2D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2073A1B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A4CF327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005</w:t>
      </w:r>
    </w:p>
    <w:p w14:paraId="6518F4BC">
      <w:pPr>
        <w:rPr>
          <w:rFonts w:ascii="宋体" w:hAnsi="宋体" w:cs="宋体"/>
          <w:b/>
          <w:bCs/>
          <w:szCs w:val="21"/>
        </w:rPr>
      </w:pPr>
    </w:p>
    <w:p w14:paraId="6B16F5AD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6ADBCD14">
      <w:pPr>
        <w:rPr>
          <w:rFonts w:ascii="宋体" w:hAnsi="宋体"/>
          <w:b/>
          <w:szCs w:val="21"/>
        </w:rPr>
      </w:pPr>
    </w:p>
    <w:p w14:paraId="0D57736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（1）本题分值：80分</w:t>
      </w:r>
    </w:p>
    <w:p w14:paraId="6EF1EE2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（2）考核时间：150分钟</w:t>
      </w:r>
    </w:p>
    <w:p w14:paraId="52497A6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67E9723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01CECB86">
      <w:pPr>
        <w:ind w:firstLine="420" w:firstLineChars="200"/>
        <w:rPr>
          <w:rFonts w:ascii="宋体" w:hAnsi="宋体"/>
        </w:rPr>
      </w:pPr>
    </w:p>
    <w:p w14:paraId="7562819C">
      <w:pPr>
        <w:ind w:firstLine="420" w:firstLineChars="200"/>
        <w:rPr>
          <w:rFonts w:ascii="宋体" w:hAnsi="宋体"/>
        </w:rPr>
      </w:pPr>
    </w:p>
    <w:p w14:paraId="5F1324C6">
      <w:pPr>
        <w:ind w:firstLine="420" w:firstLineChars="200"/>
        <w:rPr>
          <w:rFonts w:ascii="宋体" w:hAnsi="宋体"/>
        </w:rPr>
      </w:pPr>
    </w:p>
    <w:p w14:paraId="700F488B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155EE387">
      <w:pPr>
        <w:rPr>
          <w:rFonts w:ascii="宋体" w:hAnsi="宋体"/>
          <w:b/>
          <w:szCs w:val="21"/>
        </w:rPr>
      </w:pPr>
    </w:p>
    <w:p w14:paraId="744B5C3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（1）本题分值：20分</w:t>
      </w:r>
    </w:p>
    <w:p w14:paraId="0A1E010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（2）考核时间：30分钟</w:t>
      </w:r>
    </w:p>
    <w:p w14:paraId="3C1A290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（3）考核形式：答辩</w:t>
      </w:r>
    </w:p>
    <w:p w14:paraId="52A405CC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（4）工具及其他准备：无。</w:t>
      </w:r>
    </w:p>
    <w:p w14:paraId="797F354D">
      <w:pPr>
        <w:ind w:left="420" w:leftChars="200"/>
        <w:rPr>
          <w:rFonts w:ascii="宋体" w:hAnsi="宋体"/>
        </w:rPr>
      </w:pPr>
    </w:p>
    <w:p w14:paraId="202CD525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5AFA6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04017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2605A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348FD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106CA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11383ACD"/>
    <w:rsid w:val="19CD2688"/>
    <w:rsid w:val="1B6842D3"/>
    <w:rsid w:val="21B96CD7"/>
    <w:rsid w:val="282C01F7"/>
    <w:rsid w:val="297804DF"/>
    <w:rsid w:val="2AD014B9"/>
    <w:rsid w:val="2B4E5917"/>
    <w:rsid w:val="2D3C46B7"/>
    <w:rsid w:val="2DA30D63"/>
    <w:rsid w:val="31AB2ABF"/>
    <w:rsid w:val="384B4764"/>
    <w:rsid w:val="3A505A6B"/>
    <w:rsid w:val="3B2353B2"/>
    <w:rsid w:val="3BF05640"/>
    <w:rsid w:val="48004FF2"/>
    <w:rsid w:val="481161CC"/>
    <w:rsid w:val="48D72923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9">
    <w:name w:val="纯文本 字符"/>
    <w:link w:val="2"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211</Words>
  <Characters>218</Characters>
  <Lines>1</Lines>
  <Paragraphs>1</Paragraphs>
  <TotalTime>2</TotalTime>
  <ScaleCrop>false</ScaleCrop>
  <LinksUpToDate>false</LinksUpToDate>
  <CharactersWithSpaces>218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2025-12-01T07:12:54Z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