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F4FDE7"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广东省职业技能等级认定试卷</w:t>
      </w:r>
    </w:p>
    <w:p w14:paraId="0FBD6388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宋体" w:eastAsia="黑体"/>
          <w:b/>
          <w:bCs/>
          <w:sz w:val="32"/>
          <w:szCs w:val="32"/>
        </w:rPr>
        <w:t>装配式建筑施工员（混凝土建筑）技能等级认定四级（中级）</w:t>
      </w:r>
      <w:r>
        <w:rPr>
          <w:rFonts w:hint="eastAsia" w:ascii="黑体" w:hAnsi="华文细黑" w:eastAsia="黑体"/>
          <w:b/>
          <w:bCs/>
          <w:sz w:val="36"/>
        </w:rPr>
        <w:t>技能考核试卷</w:t>
      </w:r>
    </w:p>
    <w:p w14:paraId="6FA01F5C">
      <w:pPr>
        <w:jc w:val="center"/>
        <w:rPr>
          <w:rFonts w:ascii="宋体" w:hAnsi="宋体" w:eastAsia="黑体"/>
          <w:b/>
          <w:bCs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</w:t>
      </w:r>
      <w:r>
        <w:rPr>
          <w:rFonts w:hint="eastAsia" w:ascii="黑体" w:hAnsi="华文细黑" w:eastAsia="黑体"/>
          <w:b/>
          <w:bCs/>
          <w:sz w:val="36"/>
        </w:rPr>
        <w:t>001</w:t>
      </w:r>
    </w:p>
    <w:p w14:paraId="6CE00D25">
      <w:pPr>
        <w:jc w:val="center"/>
        <w:rPr>
          <w:rFonts w:ascii="宋体" w:hAnsi="宋体"/>
          <w:b/>
          <w:bCs/>
          <w:color w:val="0000FF"/>
          <w:szCs w:val="21"/>
        </w:rPr>
      </w:pPr>
    </w:p>
    <w:p w14:paraId="4A633B8D">
      <w:pPr>
        <w:spacing w:line="360" w:lineRule="exact"/>
        <w:rPr>
          <w:rFonts w:ascii="宋体" w:hAnsi="宋体"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试题1：</w:t>
      </w:r>
    </w:p>
    <w:p w14:paraId="5BF05FCC">
      <w:pPr>
        <w:ind w:firstLine="420" w:firstLineChars="200"/>
        <w:rPr>
          <w:rFonts w:ascii="宋体" w:hAnsi="宋体"/>
        </w:rPr>
      </w:pPr>
    </w:p>
    <w:p w14:paraId="2F97EB34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①本题分值：50 分</w:t>
      </w:r>
    </w:p>
    <w:p w14:paraId="7226F86A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②考核时间：90 min</w:t>
      </w:r>
    </w:p>
    <w:p w14:paraId="5C14E222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③考核形式：实操</w:t>
      </w:r>
    </w:p>
    <w:p w14:paraId="28341449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④实操工具及设备设施准备：</w:t>
      </w:r>
    </w:p>
    <w:p w14:paraId="70FAF781">
      <w:pPr>
        <w:ind w:firstLine="420" w:firstLineChars="200"/>
        <w:rPr>
          <w:rFonts w:ascii="宋体" w:hAnsi="宋体"/>
        </w:rPr>
      </w:pPr>
    </w:p>
    <w:tbl>
      <w:tblPr>
        <w:tblStyle w:val="6"/>
        <w:tblW w:w="8301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050"/>
        <w:gridCol w:w="1851"/>
        <w:gridCol w:w="1350"/>
        <w:gridCol w:w="780"/>
        <w:gridCol w:w="705"/>
        <w:gridCol w:w="1890"/>
      </w:tblGrid>
      <w:tr w14:paraId="69E1DC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66F5F889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054C9689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类别</w:t>
            </w: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6637B56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0237DE29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345269E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单位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58B6177E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noWrap/>
            <w:vAlign w:val="center"/>
          </w:tcPr>
          <w:p w14:paraId="5CB01350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备注</w:t>
            </w:r>
          </w:p>
        </w:tc>
      </w:tr>
      <w:tr w14:paraId="373E72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D103F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918BB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个人防护用品</w:t>
            </w: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AEBA3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安全帽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1EB07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4C6C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AC2A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7AF60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4709C0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84C1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4CB4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1D6CD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反光衣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A294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E421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6B2AA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0138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67BB76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4E4C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ACF9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3A8709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手套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5B1A2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6C7E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对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0715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8F0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44A06A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B91D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68ED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考场建设</w:t>
            </w: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32AE9D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龙门吊车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619514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高度约6米，起重能力约5吨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0E4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台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D75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6CA91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需配备持有起重设备上岗证的司机</w:t>
            </w:r>
          </w:p>
        </w:tc>
      </w:tr>
      <w:tr w14:paraId="7B68CC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ADCA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EC06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0877A1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钢丝绳及吊具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21C2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ED4A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副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074B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A61DA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每次考试使用前需对钢丝绳及挂钩进行质量检验</w:t>
            </w:r>
          </w:p>
        </w:tc>
      </w:tr>
      <w:tr w14:paraId="2AAF3B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F935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74CC3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B692B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预制柱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8E74E2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根据图纸进行订做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26C8E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面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F65F1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AA19D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336841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625B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22CE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F0AB8C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高低斜支撑及配件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204B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根据图纸进行订做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B6E5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副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B4F09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EF42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35E21F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A9597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DAA7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通讯指挥工具</w:t>
            </w: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3BDA3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对讲机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ED41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BEAF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台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314A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C003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700DA7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1DDB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9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449E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38C71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哨子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7F92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11311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951B7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AA0F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219304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D2FA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A3BB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测量相关工具</w:t>
            </w: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2973B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卷尺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D0768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0909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把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8698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5CE2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413578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D6EF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11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5EE4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36573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激光水平仪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7BB1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0C0F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台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871C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14D7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5E3D23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6A9DB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12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035E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03435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粉笔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FC0E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091E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盒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E830B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0F75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2EBECA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8E20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13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4263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B1FF6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钢管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C6169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E041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根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CEA5D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DF72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1B04A5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5CA78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14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4D77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9D041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不同厚度垫片若干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7556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36F8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8AB9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BAD5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158CBB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7B4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0E1A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安装相关工具</w:t>
            </w: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DF687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牵引绳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73C4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8F980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根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9100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78A63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59E175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6C16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16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7AFB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CCEB01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镜子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051F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34567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面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57A2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B239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34FA45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E55E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17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2905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8BC31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撬棍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8621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6FDD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根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450EE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8852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1A1A40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54884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18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FC546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3F8428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人字梯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BDE15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7B060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把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3D7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7941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22B0C1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33F21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19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C9BA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D24F8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扳手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0384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CC5B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把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95B2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B2C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</w:tbl>
    <w:p w14:paraId="06ED1439">
      <w:pPr>
        <w:snapToGrid w:val="0"/>
        <w:spacing w:line="360" w:lineRule="auto"/>
        <w:rPr>
          <w:rFonts w:ascii="宋体" w:hAnsi="宋体"/>
          <w:b/>
        </w:rPr>
      </w:pPr>
      <w:r>
        <w:rPr>
          <w:rFonts w:hint="eastAsia" w:ascii="宋体" w:hAnsi="宋体"/>
          <w:b/>
        </w:rPr>
        <w:t>试题2：</w:t>
      </w:r>
      <w:bookmarkStart w:id="0" w:name="_GoBack"/>
      <w:bookmarkEnd w:id="0"/>
    </w:p>
    <w:p w14:paraId="502D7418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①本题分值：50 分</w:t>
      </w:r>
    </w:p>
    <w:p w14:paraId="7ACBAF0E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②考核时间：90 min</w:t>
      </w:r>
    </w:p>
    <w:p w14:paraId="7307B354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③考核形式：实操</w:t>
      </w:r>
    </w:p>
    <w:p w14:paraId="0977987A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④实操工具及设备设施准备：</w:t>
      </w:r>
    </w:p>
    <w:tbl>
      <w:tblPr>
        <w:tblStyle w:val="6"/>
        <w:tblW w:w="7785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050"/>
        <w:gridCol w:w="1695"/>
        <w:gridCol w:w="1335"/>
        <w:gridCol w:w="795"/>
        <w:gridCol w:w="810"/>
        <w:gridCol w:w="1425"/>
      </w:tblGrid>
      <w:tr w14:paraId="116B84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4C2136A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313A25DE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类别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1ECB8BE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01C2864B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1EA6A44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单位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79F8A74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noWrap/>
            <w:vAlign w:val="center"/>
          </w:tcPr>
          <w:p w14:paraId="5337740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备注</w:t>
            </w:r>
          </w:p>
        </w:tc>
      </w:tr>
      <w:tr w14:paraId="00B642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CD503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B1B6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个人防护用品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64A6D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安全帽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230E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9B111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C87C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111D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13232F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DD5A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99A9D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5FB45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反光衣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54F4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EF5A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34E4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CFCE1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454B86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6198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9F439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1AE83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手套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C08E5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257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对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67D9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BC39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7CD155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77500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6227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考场建设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4134E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专用灌浆构件或模型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57167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订做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C3CA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EDFE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F8A1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2BCEAE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B906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EE62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测量相关工具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13FBD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卷尺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7050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08054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把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F4FA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0ACB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4BC00F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0AB79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2761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构件灌浆工具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A61AC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灌浆泵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1D83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113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台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1A797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3188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794E1B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5731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D5B0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ADAD0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手持搅拌机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9364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E41E0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台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0E36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015B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2EE83B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4CB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17F7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3EE9F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电子秤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5FCF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55F5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台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7C33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894F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1EFDD3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2D26D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9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8529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512B8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灰桶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BE89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7018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3AB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3DEF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37441A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97208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C6828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94496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流动度测试工具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9116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D46E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5E56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DB5C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3ECE26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5973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11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8252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52346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橡胶塞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72EC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AC6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A5167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BCCD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0EF530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31BA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12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882E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耗材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38CDA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灌浆料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F370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DD07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包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4554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8670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每4名考生</w:t>
            </w:r>
          </w:p>
        </w:tc>
      </w:tr>
    </w:tbl>
    <w:p w14:paraId="6F43A7B1">
      <w:pPr>
        <w:rPr>
          <w:rFonts w:ascii="宋体" w:hAnsi="宋体"/>
        </w:rPr>
      </w:pPr>
    </w:p>
    <w:p w14:paraId="1185255E"/>
    <w:p w14:paraId="3BF74890">
      <w:pPr>
        <w:pStyle w:val="2"/>
      </w:pPr>
    </w:p>
    <w:p w14:paraId="18A785BF">
      <w:pPr>
        <w:pStyle w:val="2"/>
      </w:pPr>
    </w:p>
    <w:p w14:paraId="6DC2A429">
      <w:pPr>
        <w:pStyle w:val="2"/>
      </w:pPr>
    </w:p>
    <w:p w14:paraId="5F20A670">
      <w:pPr>
        <w:pStyle w:val="2"/>
      </w:pPr>
    </w:p>
    <w:p w14:paraId="029E061C">
      <w:pPr>
        <w:pStyle w:val="2"/>
      </w:pPr>
    </w:p>
    <w:p w14:paraId="035D1779">
      <w:pPr>
        <w:pStyle w:val="2"/>
      </w:pPr>
    </w:p>
    <w:p w14:paraId="255A3263">
      <w:pPr>
        <w:pStyle w:val="2"/>
      </w:pPr>
    </w:p>
    <w:p w14:paraId="104BB7A1">
      <w:pPr>
        <w:pStyle w:val="2"/>
      </w:pPr>
    </w:p>
    <w:p w14:paraId="43D06482">
      <w:pPr>
        <w:pStyle w:val="2"/>
      </w:pPr>
    </w:p>
    <w:p w14:paraId="2CAC9639">
      <w:pPr>
        <w:pStyle w:val="2"/>
      </w:pPr>
    </w:p>
    <w:p w14:paraId="740BD355">
      <w:pPr>
        <w:pStyle w:val="2"/>
      </w:pPr>
    </w:p>
    <w:p w14:paraId="04B760CA">
      <w:pPr>
        <w:pStyle w:val="2"/>
      </w:pPr>
    </w:p>
    <w:p w14:paraId="0A08D112">
      <w:pPr>
        <w:pStyle w:val="2"/>
      </w:pPr>
    </w:p>
    <w:p w14:paraId="0F494F0C">
      <w:pPr>
        <w:pStyle w:val="2"/>
      </w:pPr>
    </w:p>
    <w:p w14:paraId="0A6A38FC">
      <w:pPr>
        <w:pStyle w:val="2"/>
      </w:pPr>
    </w:p>
    <w:p w14:paraId="2818C2D0">
      <w:pPr>
        <w:pStyle w:val="2"/>
      </w:pPr>
    </w:p>
    <w:p w14:paraId="58F65FEE">
      <w:pPr>
        <w:pStyle w:val="2"/>
      </w:pPr>
    </w:p>
    <w:p w14:paraId="7ECB1A67">
      <w:pPr>
        <w:pStyle w:val="2"/>
      </w:pPr>
    </w:p>
    <w:p w14:paraId="50C0E5AA">
      <w:pPr>
        <w:pStyle w:val="2"/>
      </w:pPr>
    </w:p>
    <w:p w14:paraId="13379B87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A0425B">
    <w:pPr>
      <w:pStyle w:val="4"/>
      <w:jc w:val="center"/>
      <w:rPr>
        <w:rFonts w:ascii="宋体" w:hAnsi="宋体"/>
        <w:sz w:val="21"/>
      </w:rPr>
    </w:pPr>
    <w:r>
      <w:rPr>
        <w:rFonts w:hint="eastAsia" w:ascii="宋体" w:hAnsi="宋体"/>
        <w:sz w:val="21"/>
      </w:rPr>
      <w:t>第</w:t>
    </w:r>
    <w:r>
      <w:rPr>
        <w:rFonts w:ascii="宋体" w:hAnsi="宋体"/>
        <w:sz w:val="21"/>
      </w:rPr>
      <w:fldChar w:fldCharType="begin"/>
    </w:r>
    <w:r>
      <w:rPr>
        <w:rStyle w:val="8"/>
        <w:rFonts w:ascii="宋体" w:hAnsi="宋体"/>
        <w:sz w:val="21"/>
      </w:rPr>
      <w:instrText xml:space="preserve"> PAGE </w:instrText>
    </w:r>
    <w:r>
      <w:rPr>
        <w:rFonts w:ascii="宋体" w:hAnsi="宋体"/>
        <w:sz w:val="21"/>
      </w:rPr>
      <w:fldChar w:fldCharType="separate"/>
    </w:r>
    <w:r>
      <w:rPr>
        <w:rStyle w:val="8"/>
        <w:rFonts w:ascii="宋体" w:hAnsi="宋体"/>
        <w:sz w:val="21"/>
      </w:rPr>
      <w:t>1</w:t>
    </w:r>
    <w:r>
      <w:rPr>
        <w:rFonts w:ascii="宋体" w:hAnsi="宋体"/>
        <w:sz w:val="21"/>
      </w:rPr>
      <w:fldChar w:fldCharType="end"/>
    </w:r>
    <w:r>
      <w:rPr>
        <w:rStyle w:val="8"/>
        <w:rFonts w:hint="eastAsia" w:ascii="宋体" w:hAnsi="宋体"/>
        <w:sz w:val="21"/>
      </w:rPr>
      <w:t>页</w:t>
    </w:r>
    <w:r>
      <w:rPr>
        <w:rStyle w:val="8"/>
        <w:rFonts w:ascii="宋体" w:hAnsi="宋体"/>
        <w:sz w:val="21"/>
      </w:rPr>
      <w:t xml:space="preserve">   </w:t>
    </w:r>
    <w:r>
      <w:rPr>
        <w:rStyle w:val="8"/>
        <w:rFonts w:hint="eastAsia" w:ascii="宋体" w:hAnsi="宋体"/>
        <w:sz w:val="21"/>
      </w:rPr>
      <w:t>共</w:t>
    </w:r>
    <w:r>
      <w:rPr>
        <w:rFonts w:ascii="宋体" w:hAnsi="宋体"/>
        <w:sz w:val="21"/>
      </w:rPr>
      <w:fldChar w:fldCharType="begin"/>
    </w:r>
    <w:r>
      <w:rPr>
        <w:rStyle w:val="8"/>
        <w:rFonts w:ascii="宋体" w:hAnsi="宋体"/>
        <w:sz w:val="21"/>
      </w:rPr>
      <w:instrText xml:space="preserve"> NUMPAGES </w:instrText>
    </w:r>
    <w:r>
      <w:rPr>
        <w:rFonts w:ascii="宋体" w:hAnsi="宋体"/>
        <w:sz w:val="21"/>
      </w:rPr>
      <w:fldChar w:fldCharType="separate"/>
    </w:r>
    <w:r>
      <w:rPr>
        <w:rStyle w:val="8"/>
        <w:rFonts w:ascii="宋体" w:hAnsi="宋体"/>
        <w:sz w:val="21"/>
      </w:rPr>
      <w:t>4</w:t>
    </w:r>
    <w:r>
      <w:rPr>
        <w:rFonts w:ascii="宋体" w:hAnsi="宋体"/>
        <w:sz w:val="21"/>
      </w:rPr>
      <w:fldChar w:fldCharType="end"/>
    </w:r>
    <w:r>
      <w:rPr>
        <w:rStyle w:val="8"/>
        <w:rFonts w:hint="eastAsia" w:ascii="宋体" w:hAnsi="宋体"/>
        <w:sz w:val="21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E9B97F">
    <w:pPr>
      <w:pStyle w:val="2"/>
      <w:snapToGrid w:val="0"/>
      <w:spacing w:after="240" w:afterLines="100"/>
      <w:jc w:val="center"/>
      <w:rPr>
        <w:rFonts w:ascii="黑体" w:eastAsia="黑体"/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NiOTY4YjcxNTQwOGI0MTVkYzBjMGY5NDdhOTE3MDcifQ=="/>
  </w:docVars>
  <w:rsids>
    <w:rsidRoot w:val="00C60FAE"/>
    <w:rsid w:val="000332D6"/>
    <w:rsid w:val="000835DC"/>
    <w:rsid w:val="00121A0C"/>
    <w:rsid w:val="001558FF"/>
    <w:rsid w:val="0018094C"/>
    <w:rsid w:val="001934D3"/>
    <w:rsid w:val="001965EA"/>
    <w:rsid w:val="001A689C"/>
    <w:rsid w:val="001C250E"/>
    <w:rsid w:val="001F5E8E"/>
    <w:rsid w:val="00213FC9"/>
    <w:rsid w:val="00227E09"/>
    <w:rsid w:val="00232D97"/>
    <w:rsid w:val="00241B98"/>
    <w:rsid w:val="0024713D"/>
    <w:rsid w:val="00270093"/>
    <w:rsid w:val="002A56D9"/>
    <w:rsid w:val="002E1B5B"/>
    <w:rsid w:val="00302B7B"/>
    <w:rsid w:val="00331BB7"/>
    <w:rsid w:val="00356332"/>
    <w:rsid w:val="003E4D68"/>
    <w:rsid w:val="00400E7E"/>
    <w:rsid w:val="00414699"/>
    <w:rsid w:val="0046386C"/>
    <w:rsid w:val="00487C6A"/>
    <w:rsid w:val="004E6061"/>
    <w:rsid w:val="00512C17"/>
    <w:rsid w:val="00555F06"/>
    <w:rsid w:val="005A379F"/>
    <w:rsid w:val="005B7B6D"/>
    <w:rsid w:val="005C0CD5"/>
    <w:rsid w:val="005E53ED"/>
    <w:rsid w:val="00662337"/>
    <w:rsid w:val="006655A2"/>
    <w:rsid w:val="00692BE5"/>
    <w:rsid w:val="006A40BA"/>
    <w:rsid w:val="006A7A73"/>
    <w:rsid w:val="006E7113"/>
    <w:rsid w:val="007035F2"/>
    <w:rsid w:val="00720DCC"/>
    <w:rsid w:val="007248CD"/>
    <w:rsid w:val="00742D94"/>
    <w:rsid w:val="00753C04"/>
    <w:rsid w:val="007D6210"/>
    <w:rsid w:val="007E21D0"/>
    <w:rsid w:val="007E7D6C"/>
    <w:rsid w:val="007F3DCD"/>
    <w:rsid w:val="00813B26"/>
    <w:rsid w:val="00817D54"/>
    <w:rsid w:val="008257C8"/>
    <w:rsid w:val="00863B7F"/>
    <w:rsid w:val="008E4199"/>
    <w:rsid w:val="0091396A"/>
    <w:rsid w:val="00941EC6"/>
    <w:rsid w:val="009555EE"/>
    <w:rsid w:val="00963D7F"/>
    <w:rsid w:val="009E13E2"/>
    <w:rsid w:val="00A056B4"/>
    <w:rsid w:val="00A41C63"/>
    <w:rsid w:val="00AC116F"/>
    <w:rsid w:val="00AF4E53"/>
    <w:rsid w:val="00B72AD4"/>
    <w:rsid w:val="00BA6641"/>
    <w:rsid w:val="00BA67D3"/>
    <w:rsid w:val="00BC07C5"/>
    <w:rsid w:val="00BC47AD"/>
    <w:rsid w:val="00BC7A62"/>
    <w:rsid w:val="00BD171A"/>
    <w:rsid w:val="00BE72F2"/>
    <w:rsid w:val="00BF5A58"/>
    <w:rsid w:val="00C024F0"/>
    <w:rsid w:val="00C33859"/>
    <w:rsid w:val="00C33A8B"/>
    <w:rsid w:val="00C55C02"/>
    <w:rsid w:val="00C60FAE"/>
    <w:rsid w:val="00C644DC"/>
    <w:rsid w:val="00C668B9"/>
    <w:rsid w:val="00C913A6"/>
    <w:rsid w:val="00C92F99"/>
    <w:rsid w:val="00CC42C8"/>
    <w:rsid w:val="00CC45EC"/>
    <w:rsid w:val="00CD59F7"/>
    <w:rsid w:val="00CE7E63"/>
    <w:rsid w:val="00CF6ED3"/>
    <w:rsid w:val="00D11E6E"/>
    <w:rsid w:val="00D1679A"/>
    <w:rsid w:val="00D46083"/>
    <w:rsid w:val="00D62038"/>
    <w:rsid w:val="00D6796A"/>
    <w:rsid w:val="00D7510F"/>
    <w:rsid w:val="00E05CF2"/>
    <w:rsid w:val="00E92BF5"/>
    <w:rsid w:val="00EC77A0"/>
    <w:rsid w:val="00ED773D"/>
    <w:rsid w:val="00EE6057"/>
    <w:rsid w:val="00F20317"/>
    <w:rsid w:val="00F506ED"/>
    <w:rsid w:val="00F73029"/>
    <w:rsid w:val="00F83334"/>
    <w:rsid w:val="00FC3DE4"/>
    <w:rsid w:val="00FD36EE"/>
    <w:rsid w:val="00FD6DC7"/>
    <w:rsid w:val="03857D52"/>
    <w:rsid w:val="061B3321"/>
    <w:rsid w:val="07E41F64"/>
    <w:rsid w:val="11383ACD"/>
    <w:rsid w:val="19CD2688"/>
    <w:rsid w:val="1B6842D3"/>
    <w:rsid w:val="1F323042"/>
    <w:rsid w:val="21B96CD7"/>
    <w:rsid w:val="282C01F7"/>
    <w:rsid w:val="297804DF"/>
    <w:rsid w:val="2D3C46B7"/>
    <w:rsid w:val="2DA30D63"/>
    <w:rsid w:val="2EC84827"/>
    <w:rsid w:val="375F2F1C"/>
    <w:rsid w:val="384B4764"/>
    <w:rsid w:val="3B2353B2"/>
    <w:rsid w:val="48004FF2"/>
    <w:rsid w:val="481161CC"/>
    <w:rsid w:val="4B3C11A8"/>
    <w:rsid w:val="5BD5297A"/>
    <w:rsid w:val="5C2067C7"/>
    <w:rsid w:val="6861446E"/>
    <w:rsid w:val="687563DD"/>
    <w:rsid w:val="68CC4773"/>
    <w:rsid w:val="6AD13851"/>
    <w:rsid w:val="74406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0"/>
    <w:rPr>
      <w:rFonts w:ascii="宋体" w:hAnsi="Courier New"/>
    </w:rPr>
  </w:style>
  <w:style w:type="paragraph" w:styleId="3">
    <w:name w:val="Normal Indent"/>
    <w:basedOn w:val="1"/>
    <w:qFormat/>
    <w:uiPriority w:val="0"/>
    <w:pPr>
      <w:ind w:firstLine="42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纯文本 字符"/>
    <w:link w:val="2"/>
    <w:qFormat/>
    <w:uiPriority w:val="0"/>
    <w:rPr>
      <w:rFonts w:ascii="宋体" w:hAnsi="Courier New"/>
      <w:kern w:val="2"/>
      <w:sz w:val="21"/>
    </w:rPr>
  </w:style>
  <w:style w:type="character" w:customStyle="1" w:styleId="10">
    <w:name w:val="页眉 字符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Ostso_SQLSvr\Data\&#32771;&#22330;&#20934;&#22791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考场准备.dot</Template>
  <Company>jdwy</Company>
  <Pages>2</Pages>
  <Words>516</Words>
  <Characters>539</Characters>
  <Lines>6</Lines>
  <Paragraphs>1</Paragraphs>
  <TotalTime>6</TotalTime>
  <ScaleCrop>false</ScaleCrop>
  <LinksUpToDate>false</LinksUpToDate>
  <CharactersWithSpaces>543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2021-03-10T07:28:00Z</dcterms:created>
  <dc:creator>walkinnet</dc:creator>
  <cp:lastModifiedBy>深空灰捏</cp:lastModifiedBy>
  <dcterms:modified xsi:type="dcterms:W3CDTF">2025-12-01T07:13:12Z</dcterms:modified>
  <dc:title>请考生在考前认真阅读此单，并逐一做好各项准备工作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D5F8F94F8BE34FA88812A2AAFECD0007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